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05F65" w14:textId="77777777" w:rsidR="00C96C3C" w:rsidRDefault="00C96C3C" w:rsidP="00C96C3C">
      <w:pPr>
        <w:pStyle w:val="NoSpacing"/>
      </w:pPr>
      <w:r>
        <w:rPr>
          <w:u w:val="single"/>
        </w:rPr>
        <w:t>William MARKE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32F894F6" w14:textId="77777777" w:rsidR="00C96C3C" w:rsidRDefault="00C96C3C" w:rsidP="00C96C3C">
      <w:pPr>
        <w:pStyle w:val="NoSpacing"/>
      </w:pPr>
      <w:r>
        <w:t>of Sutton in Holland, Lincolnshire. Husbandman.</w:t>
      </w:r>
    </w:p>
    <w:p w14:paraId="05777118" w14:textId="77777777" w:rsidR="00C96C3C" w:rsidRDefault="00C96C3C" w:rsidP="00C96C3C">
      <w:pPr>
        <w:pStyle w:val="NoSpacing"/>
      </w:pPr>
    </w:p>
    <w:p w14:paraId="523A6362" w14:textId="77777777" w:rsidR="00C96C3C" w:rsidRDefault="00C96C3C" w:rsidP="00C96C3C">
      <w:pPr>
        <w:pStyle w:val="NoSpacing"/>
      </w:pPr>
    </w:p>
    <w:p w14:paraId="25039340" w14:textId="77777777" w:rsidR="00C96C3C" w:rsidRDefault="00C96C3C" w:rsidP="00C96C3C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Scarlette</w:t>
      </w:r>
      <w:proofErr w:type="spellEnd"/>
      <w:r>
        <w:t xml:space="preserve">(q.v.) brought a plaint of debt against him, John </w:t>
      </w:r>
      <w:proofErr w:type="spellStart"/>
      <w:r>
        <w:t>Falyn</w:t>
      </w:r>
      <w:proofErr w:type="spellEnd"/>
    </w:p>
    <w:p w14:paraId="1534C044" w14:textId="77777777" w:rsidR="00C96C3C" w:rsidRDefault="00C96C3C" w:rsidP="00C96C3C">
      <w:pPr>
        <w:pStyle w:val="NoSpacing"/>
      </w:pPr>
      <w:r>
        <w:tab/>
      </w:r>
      <w:r>
        <w:tab/>
        <w:t xml:space="preserve">of Spalding(q.v.), John </w:t>
      </w:r>
      <w:proofErr w:type="spellStart"/>
      <w:r>
        <w:t>Thakker</w:t>
      </w:r>
      <w:proofErr w:type="spellEnd"/>
      <w:r>
        <w:t xml:space="preserve"> of Holbeach(q.v.), Richard Nicoll of  </w:t>
      </w:r>
    </w:p>
    <w:p w14:paraId="23C0A528" w14:textId="77777777" w:rsidR="00C96C3C" w:rsidRDefault="00C96C3C" w:rsidP="00C96C3C">
      <w:pPr>
        <w:pStyle w:val="NoSpacing"/>
        <w:ind w:left="720" w:firstLine="720"/>
      </w:pPr>
      <w:r>
        <w:t xml:space="preserve">Moulton(q.v.) and Reginald </w:t>
      </w:r>
      <w:proofErr w:type="spellStart"/>
      <w:r>
        <w:t>Geme</w:t>
      </w:r>
      <w:proofErr w:type="spellEnd"/>
      <w:r>
        <w:t xml:space="preserve"> of Sutton in Holland(q.v.).</w:t>
      </w:r>
    </w:p>
    <w:p w14:paraId="308CA8B4" w14:textId="77777777" w:rsidR="00C96C3C" w:rsidRDefault="00C96C3C" w:rsidP="00C96C3C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1F30CB92" w14:textId="77777777" w:rsidR="00C96C3C" w:rsidRDefault="00C96C3C" w:rsidP="00C96C3C">
      <w:pPr>
        <w:pStyle w:val="NoSpacing"/>
      </w:pPr>
    </w:p>
    <w:p w14:paraId="2DFE7323" w14:textId="77777777" w:rsidR="00C96C3C" w:rsidRDefault="00C96C3C" w:rsidP="00C96C3C">
      <w:pPr>
        <w:pStyle w:val="NoSpacing"/>
      </w:pPr>
    </w:p>
    <w:p w14:paraId="1593CA0D" w14:textId="77777777" w:rsidR="00C96C3C" w:rsidRDefault="00C96C3C" w:rsidP="00C96C3C">
      <w:pPr>
        <w:pStyle w:val="NoSpacing"/>
      </w:pPr>
      <w:r>
        <w:t>21 December 2018</w:t>
      </w:r>
    </w:p>
    <w:p w14:paraId="1249B9B6" w14:textId="77777777" w:rsidR="006B2F86" w:rsidRPr="00E71FC3" w:rsidRDefault="00C96C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7270F" w14:textId="77777777" w:rsidR="00C96C3C" w:rsidRDefault="00C96C3C" w:rsidP="00E71FC3">
      <w:pPr>
        <w:spacing w:after="0" w:line="240" w:lineRule="auto"/>
      </w:pPr>
      <w:r>
        <w:separator/>
      </w:r>
    </w:p>
  </w:endnote>
  <w:endnote w:type="continuationSeparator" w:id="0">
    <w:p w14:paraId="00A887CF" w14:textId="77777777" w:rsidR="00C96C3C" w:rsidRDefault="00C96C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11F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62826" w14:textId="77777777" w:rsidR="00C96C3C" w:rsidRDefault="00C96C3C" w:rsidP="00E71FC3">
      <w:pPr>
        <w:spacing w:after="0" w:line="240" w:lineRule="auto"/>
      </w:pPr>
      <w:r>
        <w:separator/>
      </w:r>
    </w:p>
  </w:footnote>
  <w:footnote w:type="continuationSeparator" w:id="0">
    <w:p w14:paraId="3F35C79F" w14:textId="77777777" w:rsidR="00C96C3C" w:rsidRDefault="00C96C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C3C"/>
    <w:rsid w:val="001A7C09"/>
    <w:rsid w:val="00577BD5"/>
    <w:rsid w:val="00656CBA"/>
    <w:rsid w:val="006A1F77"/>
    <w:rsid w:val="00733BE7"/>
    <w:rsid w:val="00AB52E8"/>
    <w:rsid w:val="00B16D3F"/>
    <w:rsid w:val="00BB41AC"/>
    <w:rsid w:val="00C96C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AC831"/>
  <w15:chartTrackingRefBased/>
  <w15:docId w15:val="{D9F26A71-0ACA-44F8-A111-A4BE79D8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6C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2018-12-24T20:39:00Z</dcterms:created>
  <dcterms:modified xsi:type="dcterms:W3CDTF">2018-12-24T20:40:00Z</dcterms:modified>
</cp:coreProperties>
</file>